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9AF7F" w14:textId="77777777" w:rsidR="00654F6F" w:rsidRDefault="00654F6F" w:rsidP="00654F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6B5E53B5" w14:textId="77777777" w:rsidR="00654F6F" w:rsidRDefault="00654F6F" w:rsidP="00654F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CBE25EA" w14:textId="77777777" w:rsidR="00654F6F" w:rsidRDefault="00654F6F" w:rsidP="00654F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C14FDC" w14:textId="77777777" w:rsidR="00654F6F" w:rsidRDefault="00654F6F" w:rsidP="00654F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217A33" w14:textId="77777777" w:rsidR="00654F6F" w:rsidRDefault="00654F6F" w:rsidP="00654F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Pykmere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3359B0BF" w14:textId="77777777" w:rsidR="00654F6F" w:rsidRDefault="00654F6F" w:rsidP="00654F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2DE6E66" w14:textId="77777777" w:rsidR="00654F6F" w:rsidRDefault="00654F6F" w:rsidP="00654F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3DFED1" w14:textId="77777777" w:rsidR="00654F6F" w:rsidRDefault="00654F6F" w:rsidP="00654F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6587DF" w14:textId="77777777" w:rsidR="00654F6F" w:rsidRDefault="00654F6F" w:rsidP="00654F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2022</w:t>
      </w:r>
    </w:p>
    <w:p w14:paraId="3A9517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0780E" w14:textId="77777777" w:rsidR="00654F6F" w:rsidRDefault="00654F6F" w:rsidP="009139A6">
      <w:r>
        <w:separator/>
      </w:r>
    </w:p>
  </w:endnote>
  <w:endnote w:type="continuationSeparator" w:id="0">
    <w:p w14:paraId="38A3112D" w14:textId="77777777" w:rsidR="00654F6F" w:rsidRDefault="00654F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E6F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1CD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7AB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23CD8" w14:textId="77777777" w:rsidR="00654F6F" w:rsidRDefault="00654F6F" w:rsidP="009139A6">
      <w:r>
        <w:separator/>
      </w:r>
    </w:p>
  </w:footnote>
  <w:footnote w:type="continuationSeparator" w:id="0">
    <w:p w14:paraId="5AE865E2" w14:textId="77777777" w:rsidR="00654F6F" w:rsidRDefault="00654F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62B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AEF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FD6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F6F"/>
    <w:rsid w:val="000666E0"/>
    <w:rsid w:val="002510B7"/>
    <w:rsid w:val="005C130B"/>
    <w:rsid w:val="00654F6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3FFB"/>
  <w15:chartTrackingRefBased/>
  <w15:docId w15:val="{F5366AE2-D77C-4B72-8EDD-E519AFAAE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2022-04-28T19:09:00Z</dcterms:created>
  <dcterms:modified xsi:type="dcterms:W3CDTF">2022-04-28T19:10:00Z</dcterms:modified>
</cp:coreProperties>
</file>